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A1C1F" w14:textId="77777777" w:rsidR="004E3A17" w:rsidRDefault="004E3A17" w:rsidP="004E3A17">
      <w:pPr>
        <w:pStyle w:val="NoSpacing"/>
        <w:jc w:val="both"/>
      </w:pPr>
      <w:r>
        <w:rPr>
          <w:u w:val="single"/>
        </w:rPr>
        <w:t>Nicholas RYDELE</w:t>
      </w:r>
      <w:r>
        <w:t xml:space="preserve">       (fl.1483)</w:t>
      </w:r>
    </w:p>
    <w:p w14:paraId="7AE58436" w14:textId="77777777" w:rsidR="004E3A17" w:rsidRDefault="004E3A17" w:rsidP="004E3A17">
      <w:pPr>
        <w:pStyle w:val="NoSpacing"/>
        <w:jc w:val="both"/>
      </w:pPr>
      <w:r>
        <w:t xml:space="preserve">of </w:t>
      </w:r>
      <w:proofErr w:type="spellStart"/>
      <w:r>
        <w:t>Willimoteswick</w:t>
      </w:r>
      <w:proofErr w:type="spellEnd"/>
      <w:r>
        <w:t>, Northumberland. Esquire.</w:t>
      </w:r>
    </w:p>
    <w:p w14:paraId="520DF93D" w14:textId="77777777" w:rsidR="004E3A17" w:rsidRDefault="004E3A17" w:rsidP="004E3A17">
      <w:pPr>
        <w:pStyle w:val="NoSpacing"/>
        <w:jc w:val="both"/>
      </w:pPr>
    </w:p>
    <w:p w14:paraId="7D1F691B" w14:textId="77777777" w:rsidR="004E3A17" w:rsidRDefault="004E3A17" w:rsidP="004E3A17">
      <w:pPr>
        <w:pStyle w:val="NoSpacing"/>
        <w:jc w:val="both"/>
      </w:pPr>
    </w:p>
    <w:p w14:paraId="391029BE" w14:textId="77777777" w:rsidR="004E3A17" w:rsidRDefault="004E3A17" w:rsidP="004E3A17">
      <w:pPr>
        <w:pStyle w:val="NoSpacing"/>
        <w:jc w:val="both"/>
      </w:pPr>
      <w:r>
        <w:tab/>
        <w:t>1483</w:t>
      </w:r>
      <w:r>
        <w:tab/>
        <w:t xml:space="preserve">Edward </w:t>
      </w:r>
      <w:proofErr w:type="spellStart"/>
      <w:r>
        <w:t>Eglisfeld</w:t>
      </w:r>
      <w:proofErr w:type="spellEnd"/>
      <w:r>
        <w:t>(q.v.) brought a plaint of debt against him.</w:t>
      </w:r>
    </w:p>
    <w:p w14:paraId="3C1E3E75" w14:textId="77777777" w:rsidR="004E3A17" w:rsidRDefault="004E3A17" w:rsidP="004E3A17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F4EDF93" w14:textId="77777777" w:rsidR="004E3A17" w:rsidRDefault="004E3A17" w:rsidP="004E3A17">
      <w:pPr>
        <w:pStyle w:val="NoSpacing"/>
        <w:jc w:val="both"/>
      </w:pPr>
    </w:p>
    <w:p w14:paraId="3FE3F8C6" w14:textId="77777777" w:rsidR="004E3A17" w:rsidRDefault="004E3A17" w:rsidP="004E3A17">
      <w:pPr>
        <w:pStyle w:val="NoSpacing"/>
        <w:jc w:val="both"/>
      </w:pPr>
    </w:p>
    <w:p w14:paraId="27CB8CD6" w14:textId="77777777" w:rsidR="004E3A17" w:rsidRDefault="004E3A17" w:rsidP="004E3A17">
      <w:pPr>
        <w:pStyle w:val="NoSpacing"/>
        <w:jc w:val="both"/>
      </w:pPr>
      <w:r>
        <w:t>6 February 20120</w:t>
      </w:r>
    </w:p>
    <w:p w14:paraId="54158F57" w14:textId="77777777" w:rsidR="006B2F86" w:rsidRPr="00E71FC3" w:rsidRDefault="004E3A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B7DA3" w14:textId="77777777" w:rsidR="004E3A17" w:rsidRDefault="004E3A17" w:rsidP="00E71FC3">
      <w:pPr>
        <w:spacing w:after="0" w:line="240" w:lineRule="auto"/>
      </w:pPr>
      <w:r>
        <w:separator/>
      </w:r>
    </w:p>
  </w:endnote>
  <w:endnote w:type="continuationSeparator" w:id="0">
    <w:p w14:paraId="26320032" w14:textId="77777777" w:rsidR="004E3A17" w:rsidRDefault="004E3A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6F6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8D984" w14:textId="77777777" w:rsidR="004E3A17" w:rsidRDefault="004E3A17" w:rsidP="00E71FC3">
      <w:pPr>
        <w:spacing w:after="0" w:line="240" w:lineRule="auto"/>
      </w:pPr>
      <w:r>
        <w:separator/>
      </w:r>
    </w:p>
  </w:footnote>
  <w:footnote w:type="continuationSeparator" w:id="0">
    <w:p w14:paraId="288C0BE7" w14:textId="77777777" w:rsidR="004E3A17" w:rsidRDefault="004E3A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A17"/>
    <w:rsid w:val="001A7C09"/>
    <w:rsid w:val="004E3A17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19C6"/>
  <w15:chartTrackingRefBased/>
  <w15:docId w15:val="{B49CD38E-EE02-4025-8954-F5A1B0D0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E3A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2020-02-25T17:39:00Z</dcterms:created>
  <dcterms:modified xsi:type="dcterms:W3CDTF">2020-02-25T17:39:00Z</dcterms:modified>
</cp:coreProperties>
</file>